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89FD03" w14:textId="77777777" w:rsidR="00BA7E8F" w:rsidRDefault="00BA7E8F" w:rsidP="00BA7E8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RYKWARD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05BC4A03" w14:textId="77777777" w:rsidR="00BA7E8F" w:rsidRDefault="00BA7E8F" w:rsidP="00BA7E8F">
      <w:pPr>
        <w:rPr>
          <w:rFonts w:ascii="Times New Roman" w:hAnsi="Times New Roman" w:cs="Times New Roman"/>
        </w:rPr>
      </w:pPr>
    </w:p>
    <w:p w14:paraId="23701A7A" w14:textId="77777777" w:rsidR="00BA7E8F" w:rsidRDefault="00BA7E8F" w:rsidP="00BA7E8F">
      <w:pPr>
        <w:rPr>
          <w:rFonts w:ascii="Times New Roman" w:hAnsi="Times New Roman" w:cs="Times New Roman"/>
        </w:rPr>
      </w:pPr>
    </w:p>
    <w:p w14:paraId="1EB47571" w14:textId="77777777" w:rsidR="00BA7E8F" w:rsidRDefault="00BA7E8F" w:rsidP="00BA7E8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John </w:t>
      </w:r>
      <w:proofErr w:type="spellStart"/>
      <w:r>
        <w:rPr>
          <w:rFonts w:ascii="Times New Roman" w:hAnsi="Times New Roman" w:cs="Times New Roman"/>
        </w:rPr>
        <w:t>Gater</w:t>
      </w:r>
      <w:proofErr w:type="spellEnd"/>
      <w:r>
        <w:rPr>
          <w:rFonts w:ascii="Times New Roman" w:hAnsi="Times New Roman" w:cs="Times New Roman"/>
        </w:rPr>
        <w:t xml:space="preserve"> of Ifield, Sussex(q.v.), William</w:t>
      </w:r>
    </w:p>
    <w:p w14:paraId="0C0A2F98" w14:textId="77777777" w:rsidR="00BA7E8F" w:rsidRDefault="00BA7E8F" w:rsidP="00BA7E8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Mathewe</w:t>
      </w:r>
      <w:proofErr w:type="spellEnd"/>
      <w:r>
        <w:rPr>
          <w:rFonts w:ascii="Times New Roman" w:hAnsi="Times New Roman" w:cs="Times New Roman"/>
        </w:rPr>
        <w:t xml:space="preserve"> of Crawley(q.v.), John </w:t>
      </w:r>
      <w:proofErr w:type="spellStart"/>
      <w:r>
        <w:rPr>
          <w:rFonts w:ascii="Times New Roman" w:hAnsi="Times New Roman" w:cs="Times New Roman"/>
        </w:rPr>
        <w:t>Byrchusty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Ardingley</w:t>
      </w:r>
      <w:proofErr w:type="spellEnd"/>
      <w:r>
        <w:rPr>
          <w:rFonts w:ascii="Times New Roman" w:hAnsi="Times New Roman" w:cs="Times New Roman"/>
        </w:rPr>
        <w:t>(q.v.), Thomas</w:t>
      </w:r>
    </w:p>
    <w:p w14:paraId="7DD08EE4" w14:textId="77777777" w:rsidR="00BA7E8F" w:rsidRDefault="00BA7E8F" w:rsidP="00BA7E8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Savage of </w:t>
      </w:r>
      <w:proofErr w:type="spellStart"/>
      <w:r>
        <w:rPr>
          <w:rFonts w:ascii="Times New Roman" w:hAnsi="Times New Roman" w:cs="Times New Roman"/>
        </w:rPr>
        <w:t>Cuckfield</w:t>
      </w:r>
      <w:proofErr w:type="spellEnd"/>
      <w:r>
        <w:rPr>
          <w:rFonts w:ascii="Times New Roman" w:hAnsi="Times New Roman" w:cs="Times New Roman"/>
        </w:rPr>
        <w:t>(q.v.).</w:t>
      </w:r>
    </w:p>
    <w:p w14:paraId="4506B544" w14:textId="77777777" w:rsidR="00BA7E8F" w:rsidRDefault="00BA7E8F" w:rsidP="00BA7E8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903981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2D64D609" w14:textId="77777777" w:rsidR="00BA7E8F" w:rsidRDefault="00BA7E8F" w:rsidP="00BA7E8F">
      <w:pPr>
        <w:rPr>
          <w:rFonts w:ascii="Times New Roman" w:hAnsi="Times New Roman" w:cs="Times New Roman"/>
        </w:rPr>
      </w:pPr>
    </w:p>
    <w:p w14:paraId="1073D311" w14:textId="77777777" w:rsidR="00BA7E8F" w:rsidRDefault="00BA7E8F" w:rsidP="00BA7E8F">
      <w:pPr>
        <w:rPr>
          <w:rFonts w:ascii="Times New Roman" w:hAnsi="Times New Roman" w:cs="Times New Roman"/>
        </w:rPr>
      </w:pPr>
    </w:p>
    <w:p w14:paraId="4674E4B4" w14:textId="77777777" w:rsidR="00BA7E8F" w:rsidRDefault="00BA7E8F" w:rsidP="00BA7E8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 December 2018</w:t>
      </w:r>
    </w:p>
    <w:p w14:paraId="15DFC3E9" w14:textId="77777777" w:rsidR="006B2F86" w:rsidRPr="00E71FC3" w:rsidRDefault="00BA7E8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360A49" w14:textId="77777777" w:rsidR="00BA7E8F" w:rsidRDefault="00BA7E8F" w:rsidP="00E71FC3">
      <w:r>
        <w:separator/>
      </w:r>
    </w:p>
  </w:endnote>
  <w:endnote w:type="continuationSeparator" w:id="0">
    <w:p w14:paraId="0A172E3B" w14:textId="77777777" w:rsidR="00BA7E8F" w:rsidRDefault="00BA7E8F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ECF93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6B8F32" w14:textId="77777777" w:rsidR="00BA7E8F" w:rsidRDefault="00BA7E8F" w:rsidP="00E71FC3">
      <w:r>
        <w:separator/>
      </w:r>
    </w:p>
  </w:footnote>
  <w:footnote w:type="continuationSeparator" w:id="0">
    <w:p w14:paraId="4884572A" w14:textId="77777777" w:rsidR="00BA7E8F" w:rsidRDefault="00BA7E8F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7E8F"/>
    <w:rsid w:val="001A7C09"/>
    <w:rsid w:val="00577BD5"/>
    <w:rsid w:val="00656CBA"/>
    <w:rsid w:val="006A1F77"/>
    <w:rsid w:val="00733BE7"/>
    <w:rsid w:val="00AB52E8"/>
    <w:rsid w:val="00B16D3F"/>
    <w:rsid w:val="00BA7E8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2ED85B"/>
  <w15:chartTrackingRefBased/>
  <w15:docId w15:val="{4909A6B9-9A2E-4DD5-B13B-C19A6A16D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A7E8F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BA7E8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55</Words>
  <Characters>316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2018-12-10T22:00:00Z</dcterms:created>
  <dcterms:modified xsi:type="dcterms:W3CDTF">2018-12-10T22:01:00Z</dcterms:modified>
</cp:coreProperties>
</file>